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34A09" w14:textId="77777777" w:rsidR="00BE6BCB" w:rsidRPr="00D02547" w:rsidRDefault="00BE6BCB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en-US" w:eastAsia="it-IT" w:bidi="it-IT"/>
        </w:rPr>
      </w:pPr>
    </w:p>
    <w:p w14:paraId="304C24B2" w14:textId="77777777" w:rsidR="00BE6BCB" w:rsidRDefault="00BE6BCB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bg-BG" w:eastAsia="it-IT" w:bidi="it-IT"/>
        </w:rPr>
      </w:pPr>
    </w:p>
    <w:p w14:paraId="742889F1" w14:textId="77777777" w:rsidR="00BE6BCB" w:rsidRDefault="00BE6BCB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bg-BG" w:eastAsia="it-IT" w:bidi="it-IT"/>
        </w:rPr>
      </w:pPr>
    </w:p>
    <w:p w14:paraId="5240D51E" w14:textId="77777777" w:rsidR="00D62D4D" w:rsidRDefault="00D62D4D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bg-BG" w:eastAsia="it-IT" w:bidi="it-IT"/>
        </w:rPr>
      </w:pPr>
      <w:r w:rsidRPr="006303A7">
        <w:rPr>
          <w:b/>
          <w:lang w:val="bg-BG" w:eastAsia="it-IT" w:bidi="it-IT"/>
        </w:rPr>
        <w:t>ДЕКЛАРАЦИЯ</w:t>
      </w:r>
    </w:p>
    <w:p w14:paraId="1C3CAF66" w14:textId="77777777" w:rsidR="00BE6BCB" w:rsidRDefault="00BE6BCB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bg-BG" w:eastAsia="it-IT" w:bidi="it-IT"/>
        </w:rPr>
      </w:pPr>
    </w:p>
    <w:p w14:paraId="5F21AB2D" w14:textId="77777777" w:rsidR="00BE6BCB" w:rsidRDefault="00BE6BCB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bg-BG" w:eastAsia="it-IT" w:bidi="it-IT"/>
        </w:rPr>
      </w:pPr>
    </w:p>
    <w:p w14:paraId="29B0D65C" w14:textId="77777777" w:rsidR="00BE6BCB" w:rsidRDefault="00BE6BCB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bg-BG" w:eastAsia="it-IT" w:bidi="it-IT"/>
        </w:rPr>
      </w:pPr>
    </w:p>
    <w:p w14:paraId="001C4850" w14:textId="77777777" w:rsidR="00BE6BCB" w:rsidRPr="006303A7" w:rsidRDefault="00BE6BCB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  <w:lang w:val="bg-BG" w:eastAsia="it-IT" w:bidi="it-IT"/>
        </w:rPr>
      </w:pPr>
    </w:p>
    <w:p w14:paraId="580EE413" w14:textId="77777777" w:rsidR="00D62D4D" w:rsidRPr="006303A7" w:rsidRDefault="00D62D4D" w:rsidP="00D62D4D">
      <w:pPr>
        <w:autoSpaceDE w:val="0"/>
        <w:autoSpaceDN w:val="0"/>
        <w:adjustRightInd w:val="0"/>
        <w:ind w:left="-284" w:firstLine="851"/>
        <w:jc w:val="both"/>
        <w:rPr>
          <w:lang w:val="bg-BG"/>
        </w:rPr>
      </w:pPr>
    </w:p>
    <w:p w14:paraId="4E50A3E4" w14:textId="77777777" w:rsidR="00D62D4D" w:rsidRPr="006303A7" w:rsidRDefault="00D62D4D" w:rsidP="00D62D4D">
      <w:pPr>
        <w:autoSpaceDE w:val="0"/>
        <w:autoSpaceDN w:val="0"/>
        <w:adjustRightInd w:val="0"/>
        <w:ind w:left="-284" w:firstLine="851"/>
        <w:jc w:val="both"/>
        <w:rPr>
          <w:lang w:val="bg-BG"/>
        </w:rPr>
      </w:pPr>
      <w:r w:rsidRPr="006303A7">
        <w:rPr>
          <w:lang w:val="bg-BG"/>
        </w:rPr>
        <w:t>Долуподписаният/-ната/ ______________________________________________________,</w:t>
      </w:r>
    </w:p>
    <w:p w14:paraId="06AC34C7" w14:textId="77777777" w:rsidR="00D62D4D" w:rsidRPr="006303A7" w:rsidRDefault="00D62D4D" w:rsidP="00D62D4D">
      <w:pPr>
        <w:autoSpaceDE w:val="0"/>
        <w:autoSpaceDN w:val="0"/>
        <w:adjustRightInd w:val="0"/>
        <w:ind w:left="-284" w:firstLine="851"/>
        <w:jc w:val="both"/>
        <w:rPr>
          <w:i/>
          <w:iCs/>
          <w:lang w:val="bg-BG"/>
        </w:rPr>
      </w:pPr>
      <w:r w:rsidRPr="006303A7">
        <w:rPr>
          <w:i/>
          <w:iCs/>
          <w:lang w:val="bg-BG"/>
        </w:rPr>
        <w:t xml:space="preserve">                                                                  (собствено, бащино, фамилно име)</w:t>
      </w:r>
    </w:p>
    <w:p w14:paraId="17716CB2" w14:textId="77777777" w:rsidR="00D62D4D" w:rsidRPr="006303A7" w:rsidRDefault="00D62D4D" w:rsidP="00D62D4D">
      <w:pPr>
        <w:autoSpaceDE w:val="0"/>
        <w:autoSpaceDN w:val="0"/>
        <w:adjustRightInd w:val="0"/>
        <w:spacing w:before="360"/>
        <w:ind w:left="-284"/>
        <w:jc w:val="both"/>
        <w:rPr>
          <w:b/>
          <w:lang w:val="bg-BG"/>
        </w:rPr>
      </w:pPr>
      <w:r w:rsidRPr="006303A7">
        <w:rPr>
          <w:lang w:val="bg-BG"/>
        </w:rPr>
        <w:t>в  качеството  ми  на  _________________________________________________________________</w:t>
      </w:r>
      <w:r w:rsidRPr="006303A7">
        <w:rPr>
          <w:b/>
          <w:lang w:val="bg-BG"/>
        </w:rPr>
        <w:t xml:space="preserve">  </w:t>
      </w:r>
    </w:p>
    <w:p w14:paraId="75639731" w14:textId="77777777" w:rsidR="00D62D4D" w:rsidRPr="006303A7" w:rsidRDefault="00D62D4D" w:rsidP="00D62D4D">
      <w:pPr>
        <w:autoSpaceDE w:val="0"/>
        <w:autoSpaceDN w:val="0"/>
        <w:adjustRightInd w:val="0"/>
        <w:spacing w:line="360" w:lineRule="auto"/>
        <w:ind w:left="-284" w:firstLine="851"/>
        <w:jc w:val="both"/>
        <w:rPr>
          <w:lang w:val="bg-BG"/>
        </w:rPr>
      </w:pPr>
      <w:r w:rsidRPr="006303A7">
        <w:rPr>
          <w:i/>
          <w:lang w:val="bg-BG"/>
        </w:rPr>
        <w:t xml:space="preserve">                                                                      (длъжност, отдел</w:t>
      </w:r>
      <w:r w:rsidR="00A54AE8" w:rsidRPr="006303A7">
        <w:rPr>
          <w:i/>
          <w:lang w:val="bg-BG"/>
        </w:rPr>
        <w:t>, дирекция</w:t>
      </w:r>
      <w:r w:rsidRPr="006303A7">
        <w:rPr>
          <w:i/>
          <w:lang w:val="bg-BG"/>
        </w:rPr>
        <w:t>)</w:t>
      </w:r>
    </w:p>
    <w:p w14:paraId="08AC2B4A" w14:textId="77777777" w:rsidR="00D62D4D" w:rsidRPr="006303A7" w:rsidRDefault="00D62D4D" w:rsidP="00D62D4D">
      <w:pPr>
        <w:autoSpaceDE w:val="0"/>
        <w:autoSpaceDN w:val="0"/>
        <w:adjustRightInd w:val="0"/>
        <w:spacing w:after="240" w:line="360" w:lineRule="auto"/>
        <w:ind w:left="-284"/>
        <w:jc w:val="both"/>
        <w:rPr>
          <w:lang w:val="bg-BG"/>
        </w:rPr>
      </w:pPr>
      <w:r w:rsidRPr="006303A7">
        <w:rPr>
          <w:lang w:val="bg-BG"/>
        </w:rPr>
        <w:t xml:space="preserve">в </w:t>
      </w:r>
      <w:r w:rsidR="00A54AE8" w:rsidRPr="006303A7">
        <w:rPr>
          <w:lang w:val="bg-BG"/>
        </w:rPr>
        <w:t>Изпълнителна агенция</w:t>
      </w:r>
      <w:r w:rsidRPr="006303A7">
        <w:rPr>
          <w:lang w:val="bg-BG"/>
        </w:rPr>
        <w:t xml:space="preserve"> „</w:t>
      </w:r>
      <w:r w:rsidR="00285331" w:rsidRPr="006303A7">
        <w:rPr>
          <w:lang w:val="bg-BG"/>
        </w:rPr>
        <w:t>Програма за образование</w:t>
      </w:r>
      <w:r w:rsidR="00596DD9">
        <w:rPr>
          <w:lang w:val="bg-BG"/>
        </w:rPr>
        <w:t>“</w:t>
      </w:r>
      <w:r w:rsidR="00B20CB3" w:rsidRPr="006303A7">
        <w:rPr>
          <w:lang w:val="bg-BG"/>
        </w:rPr>
        <w:t xml:space="preserve"> (</w:t>
      </w:r>
      <w:r w:rsidR="00285331" w:rsidRPr="006303A7">
        <w:rPr>
          <w:lang w:val="bg-BG"/>
        </w:rPr>
        <w:t>ИАПО</w:t>
      </w:r>
      <w:r w:rsidR="00B20CB3" w:rsidRPr="006303A7">
        <w:rPr>
          <w:lang w:val="bg-BG"/>
        </w:rPr>
        <w:t>)</w:t>
      </w:r>
      <w:r w:rsidRPr="006303A7">
        <w:rPr>
          <w:lang w:val="bg-BG"/>
        </w:rPr>
        <w:t xml:space="preserve">,  </w:t>
      </w:r>
    </w:p>
    <w:p w14:paraId="50056C5B" w14:textId="77777777" w:rsidR="00D62D4D" w:rsidRDefault="00D62D4D" w:rsidP="00D62D4D">
      <w:pPr>
        <w:autoSpaceDE w:val="0"/>
        <w:autoSpaceDN w:val="0"/>
        <w:adjustRightInd w:val="0"/>
        <w:ind w:left="-284" w:firstLine="851"/>
        <w:jc w:val="both"/>
        <w:rPr>
          <w:i/>
          <w:lang w:val="bg-BG"/>
        </w:rPr>
      </w:pPr>
    </w:p>
    <w:p w14:paraId="4B81BDBC" w14:textId="77777777" w:rsidR="00BE6BCB" w:rsidRDefault="00BE6BCB" w:rsidP="00D62D4D">
      <w:pPr>
        <w:autoSpaceDE w:val="0"/>
        <w:autoSpaceDN w:val="0"/>
        <w:adjustRightInd w:val="0"/>
        <w:ind w:left="-284" w:firstLine="851"/>
        <w:jc w:val="both"/>
        <w:rPr>
          <w:i/>
          <w:lang w:val="bg-BG"/>
        </w:rPr>
      </w:pPr>
    </w:p>
    <w:p w14:paraId="4B58B295" w14:textId="77777777" w:rsidR="00BE6BCB" w:rsidRPr="006303A7" w:rsidRDefault="00BE6BCB" w:rsidP="00D62D4D">
      <w:pPr>
        <w:autoSpaceDE w:val="0"/>
        <w:autoSpaceDN w:val="0"/>
        <w:adjustRightInd w:val="0"/>
        <w:ind w:left="-284" w:firstLine="851"/>
        <w:jc w:val="both"/>
        <w:rPr>
          <w:i/>
          <w:lang w:val="bg-BG"/>
        </w:rPr>
      </w:pPr>
    </w:p>
    <w:p w14:paraId="24C7DD71" w14:textId="77777777" w:rsidR="00D62D4D" w:rsidRPr="006303A7" w:rsidRDefault="00D62D4D" w:rsidP="00D62D4D">
      <w:pPr>
        <w:autoSpaceDE w:val="0"/>
        <w:autoSpaceDN w:val="0"/>
        <w:adjustRightInd w:val="0"/>
        <w:ind w:left="-284" w:firstLine="851"/>
        <w:jc w:val="both"/>
        <w:rPr>
          <w:lang w:val="bg-BG"/>
        </w:rPr>
      </w:pPr>
      <w:r w:rsidRPr="006303A7">
        <w:rPr>
          <w:lang w:val="bg-BG"/>
        </w:rPr>
        <w:t xml:space="preserve"> </w:t>
      </w:r>
    </w:p>
    <w:p w14:paraId="2286ED54" w14:textId="77777777" w:rsidR="00D62D4D" w:rsidRPr="006303A7" w:rsidRDefault="00D62D4D" w:rsidP="00D62D4D">
      <w:pPr>
        <w:autoSpaceDE w:val="0"/>
        <w:autoSpaceDN w:val="0"/>
        <w:adjustRightInd w:val="0"/>
        <w:ind w:left="-284" w:firstLine="851"/>
        <w:jc w:val="center"/>
        <w:rPr>
          <w:b/>
          <w:bCs/>
          <w:lang w:val="bg-BG"/>
        </w:rPr>
      </w:pPr>
      <w:r w:rsidRPr="006303A7">
        <w:rPr>
          <w:b/>
          <w:bCs/>
          <w:lang w:val="bg-BG"/>
        </w:rPr>
        <w:t>ДЕКЛАРИРАМ:</w:t>
      </w:r>
    </w:p>
    <w:p w14:paraId="2D4B689D" w14:textId="77777777" w:rsidR="00D62D4D" w:rsidRPr="006303A7" w:rsidRDefault="00D62D4D" w:rsidP="002E0DDA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 w:eastAsia="it-IT" w:bidi="it-IT"/>
        </w:rPr>
      </w:pPr>
    </w:p>
    <w:p w14:paraId="40F9123F" w14:textId="77777777" w:rsidR="00D62D4D" w:rsidRPr="006303A7" w:rsidRDefault="00D62D4D" w:rsidP="002E0DDA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 w:eastAsia="it-IT" w:bidi="it-IT"/>
        </w:rPr>
      </w:pPr>
      <w:r w:rsidRPr="006303A7">
        <w:rPr>
          <w:rFonts w:ascii="Times New Roman" w:hAnsi="Times New Roman"/>
          <w:sz w:val="24"/>
          <w:szCs w:val="24"/>
          <w:lang w:val="bg-BG" w:eastAsia="it-IT" w:bidi="it-IT"/>
        </w:rPr>
        <w:tab/>
      </w:r>
      <w:r w:rsidRPr="006303A7">
        <w:rPr>
          <w:rFonts w:ascii="Times New Roman" w:hAnsi="Times New Roman"/>
          <w:b/>
          <w:sz w:val="24"/>
          <w:szCs w:val="24"/>
          <w:lang w:val="bg-BG" w:eastAsia="it-IT" w:bidi="it-IT"/>
        </w:rPr>
        <w:t>1.</w:t>
      </w:r>
      <w:r w:rsidRPr="006303A7">
        <w:rPr>
          <w:rFonts w:ascii="Times New Roman" w:hAnsi="Times New Roman"/>
          <w:sz w:val="24"/>
          <w:szCs w:val="24"/>
          <w:lang w:val="bg-BG" w:eastAsia="it-IT" w:bidi="it-IT"/>
        </w:rPr>
        <w:t xml:space="preserve"> Запознат/а съм с чл. </w:t>
      </w:r>
      <w:r w:rsidR="00D228C6" w:rsidRPr="006303A7">
        <w:rPr>
          <w:rFonts w:ascii="Times New Roman" w:hAnsi="Times New Roman"/>
          <w:sz w:val="24"/>
          <w:szCs w:val="24"/>
          <w:lang w:val="bg-BG" w:eastAsia="it-IT" w:bidi="it-IT"/>
        </w:rPr>
        <w:t>61</w:t>
      </w:r>
      <w:r w:rsidRPr="006303A7">
        <w:rPr>
          <w:rFonts w:ascii="Times New Roman" w:hAnsi="Times New Roman"/>
          <w:sz w:val="24"/>
          <w:szCs w:val="24"/>
          <w:lang w:val="bg-BG" w:eastAsia="it-IT" w:bidi="it-IT"/>
        </w:rPr>
        <w:t xml:space="preserve"> от </w:t>
      </w:r>
      <w:r w:rsidR="00D228C6" w:rsidRPr="006303A7">
        <w:rPr>
          <w:rFonts w:ascii="Times New Roman" w:hAnsi="Times New Roman"/>
          <w:sz w:val="24"/>
          <w:szCs w:val="24"/>
          <w:lang w:val="bg-BG" w:eastAsia="it-IT" w:bidi="it-IT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6303A7">
        <w:rPr>
          <w:rFonts w:ascii="Times New Roman" w:hAnsi="Times New Roman"/>
          <w:sz w:val="24"/>
          <w:szCs w:val="24"/>
          <w:lang w:val="bg-BG" w:eastAsia="it-IT" w:bidi="it-IT"/>
        </w:rPr>
        <w:t xml:space="preserve"> („Финансовия регламент“), който гласи следното:</w:t>
      </w:r>
    </w:p>
    <w:p w14:paraId="2E3DD21B" w14:textId="77777777" w:rsidR="00D228C6" w:rsidRPr="006303A7" w:rsidRDefault="00D62D4D" w:rsidP="002E0D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lang w:val="bg-BG" w:eastAsia="it-IT" w:bidi="it-IT"/>
        </w:rPr>
      </w:pPr>
      <w:r w:rsidRPr="006303A7">
        <w:rPr>
          <w:i/>
          <w:lang w:val="bg-BG" w:eastAsia="it-IT" w:bidi="it-IT"/>
        </w:rPr>
        <w:t>„</w:t>
      </w:r>
      <w:r w:rsidR="00D228C6" w:rsidRPr="006303A7">
        <w:rPr>
          <w:i/>
          <w:lang w:val="bg-BG" w:eastAsia="it-IT" w:bidi="it-IT"/>
        </w:rPr>
        <w:t>1.   Финансовите участници по смисъла на глава 4 от настоящия дял и другите лица, включително националните органи на всяко равнище, участващи в изпълнението на бюджета при условията на пряко, непряко и споделено управление, включително в подготвителните действия, в одита или в контрола, не предприемат никакви действия, които могат да поставят собствените им интереси в конфликт с тези на Съюза. Те предприемат също така подходящи мерки за предотвратяване на конфликт на интереси във функциите, за които носят отговорност, и за справяне със ситуации, които обективно могат да бъдат възприети като конфликт на интереси.</w:t>
      </w:r>
    </w:p>
    <w:p w14:paraId="14B219C6" w14:textId="77777777" w:rsidR="00D228C6" w:rsidRPr="006303A7" w:rsidRDefault="00D228C6" w:rsidP="002E0D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lang w:val="bg-BG" w:eastAsia="it-IT" w:bidi="it-IT"/>
        </w:rPr>
      </w:pPr>
      <w:r w:rsidRPr="006303A7">
        <w:rPr>
          <w:i/>
          <w:lang w:val="bg-BG" w:eastAsia="it-IT" w:bidi="it-IT"/>
        </w:rPr>
        <w:t xml:space="preserve">2.   Когато има риск от конфликт на интереси с участието на служител на национален орган, съответното лице отнася въпроса до своя пряк ръководител. Когато подобен риск съществува за служители, за които се прилага Правилникът за персонала, съответното лице </w:t>
      </w:r>
      <w:r w:rsidRPr="006303A7">
        <w:rPr>
          <w:i/>
          <w:lang w:val="bg-BG" w:eastAsia="it-IT" w:bidi="it-IT"/>
        </w:rPr>
        <w:lastRenderedPageBreak/>
        <w:t>отнася въпроса до съответния оправомощен разпоредител с бюджетни кредити. Съответният пряк ръководител или оправомощеният разпоредител с бюджетни кредити потвърждава писмено дали е установен конфликт на интереси.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въпрос. Съответният оправомощен разпоредител с бюджетни кредити или съответният национален орган гарантира, че се предприемат всички допълнителни подходящи действия в съответствие с приложимото право.</w:t>
      </w:r>
    </w:p>
    <w:p w14:paraId="0F936ABE" w14:textId="77777777" w:rsidR="00677167" w:rsidRPr="006303A7" w:rsidRDefault="00D228C6" w:rsidP="002E0D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lang w:val="bg-BG" w:eastAsia="it-IT" w:bidi="it-IT"/>
        </w:rPr>
      </w:pPr>
      <w:r w:rsidRPr="006303A7">
        <w:rPr>
          <w:i/>
          <w:lang w:val="bg-BG" w:eastAsia="it-IT" w:bidi="it-IT"/>
        </w:rPr>
        <w:t>3.  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семейния и емоционалния живот, политическа или национална принадлежност, икономически интерес или всякакъв друг пряк или косвен личен интерес.</w:t>
      </w:r>
      <w:r w:rsidR="00D62D4D" w:rsidRPr="006303A7">
        <w:rPr>
          <w:i/>
          <w:lang w:val="bg-BG" w:eastAsia="it-IT" w:bidi="it-IT"/>
        </w:rPr>
        <w:t>“</w:t>
      </w:r>
      <w:r w:rsidRPr="006303A7">
        <w:rPr>
          <w:i/>
          <w:lang w:val="bg-BG" w:eastAsia="it-IT" w:bidi="it-IT"/>
        </w:rPr>
        <w:t>.</w:t>
      </w:r>
    </w:p>
    <w:p w14:paraId="2572BC23" w14:textId="77777777" w:rsidR="00BE6BCB" w:rsidRDefault="00D62D4D" w:rsidP="002E0D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firstLine="709"/>
        <w:jc w:val="both"/>
        <w:rPr>
          <w:lang w:val="bg-BG" w:eastAsia="it-IT" w:bidi="it-IT"/>
        </w:rPr>
      </w:pPr>
      <w:r w:rsidRPr="006303A7">
        <w:rPr>
          <w:b/>
          <w:lang w:val="bg-BG" w:eastAsia="it-IT" w:bidi="it-IT"/>
        </w:rPr>
        <w:t>2.</w:t>
      </w:r>
      <w:r w:rsidRPr="006303A7">
        <w:rPr>
          <w:lang w:val="bg-BG" w:eastAsia="it-IT" w:bidi="it-IT"/>
        </w:rPr>
        <w:t xml:space="preserve"> Доколкото ми е известно, към датата на подписване на настоящата декларация и във връзка с възложените ми задачи по изпълнение на преките ми служебни задължения </w:t>
      </w:r>
      <w:r w:rsidR="00D02547">
        <w:rPr>
          <w:lang w:val="bg-BG" w:eastAsia="it-IT" w:bidi="it-IT"/>
        </w:rPr>
        <w:t xml:space="preserve">в УО на Програма „Образование“ </w:t>
      </w:r>
      <w:r w:rsidRPr="006303A7">
        <w:rPr>
          <w:lang w:val="bg-BG" w:eastAsia="it-IT" w:bidi="it-IT"/>
        </w:rPr>
        <w:t xml:space="preserve">не се намирам в ситуация на конфликт на интереси по смисъла на чл. </w:t>
      </w:r>
      <w:r w:rsidR="00FB426A" w:rsidRPr="006303A7">
        <w:rPr>
          <w:lang w:val="bg-BG" w:eastAsia="it-IT" w:bidi="it-IT"/>
        </w:rPr>
        <w:t>61, параграф 3</w:t>
      </w:r>
      <w:r w:rsidRPr="006303A7">
        <w:rPr>
          <w:lang w:val="bg-BG" w:eastAsia="it-IT" w:bidi="it-IT"/>
        </w:rPr>
        <w:t xml:space="preserve"> от</w:t>
      </w:r>
      <w:r w:rsidR="00762309" w:rsidRPr="006303A7">
        <w:rPr>
          <w:lang w:val="bg-BG" w:eastAsia="it-IT" w:bidi="it-IT"/>
        </w:rPr>
        <w:t xml:space="preserve"> Регламент (ЕС, Евратом) 2018/1046</w:t>
      </w:r>
      <w:r w:rsidRPr="006303A7">
        <w:rPr>
          <w:lang w:val="bg-BG" w:eastAsia="it-IT" w:bidi="it-IT"/>
        </w:rPr>
        <w:t>.</w:t>
      </w:r>
    </w:p>
    <w:p w14:paraId="3DA85EA3" w14:textId="1DF45E4D" w:rsidR="00D35360" w:rsidRPr="006303A7" w:rsidRDefault="00D62D4D" w:rsidP="002E0D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firstLine="709"/>
        <w:jc w:val="both"/>
        <w:rPr>
          <w:lang w:val="bg-BG" w:eastAsia="it-IT" w:bidi="it-IT"/>
        </w:rPr>
      </w:pPr>
      <w:r w:rsidRPr="006303A7">
        <w:rPr>
          <w:b/>
          <w:lang w:val="bg-BG" w:eastAsia="it-IT" w:bidi="it-IT"/>
        </w:rPr>
        <w:t>3.</w:t>
      </w:r>
      <w:r w:rsidRPr="006303A7">
        <w:rPr>
          <w:lang w:val="bg-BG" w:eastAsia="it-IT" w:bidi="it-IT"/>
        </w:rPr>
        <w:t xml:space="preserve"> </w:t>
      </w:r>
      <w:r w:rsidR="00D35360" w:rsidRPr="006303A7">
        <w:rPr>
          <w:lang w:val="bg-BG" w:eastAsia="it-IT" w:bidi="it-IT"/>
        </w:rPr>
        <w:t>Доколкото ми е известно не съществуват факти или обстоятелства в миналото, понастоящем или доколкото биха могли да възникнат в оброзимо бъдеще, които могат да поставят под съмнение моята независимост</w:t>
      </w:r>
      <w:r w:rsidR="00942728" w:rsidRPr="006303A7">
        <w:rPr>
          <w:lang w:val="bg-BG" w:eastAsia="it-IT" w:bidi="it-IT"/>
        </w:rPr>
        <w:t xml:space="preserve"> при изпълнение </w:t>
      </w:r>
      <w:r w:rsidR="00865A92" w:rsidRPr="006303A7">
        <w:rPr>
          <w:lang w:val="bg-BG" w:eastAsia="it-IT" w:bidi="it-IT"/>
        </w:rPr>
        <w:t>на служебните ми задължения в Изпълнителна агенция</w:t>
      </w:r>
      <w:r w:rsidR="00942728" w:rsidRPr="006303A7">
        <w:rPr>
          <w:lang w:val="bg-BG" w:eastAsia="it-IT" w:bidi="it-IT"/>
        </w:rPr>
        <w:t xml:space="preserve"> </w:t>
      </w:r>
      <w:r w:rsidR="006303A7">
        <w:rPr>
          <w:lang w:val="bg-BG" w:eastAsia="it-IT" w:bidi="it-IT"/>
        </w:rPr>
        <w:t>„</w:t>
      </w:r>
      <w:r w:rsidR="00B67782" w:rsidRPr="006303A7">
        <w:rPr>
          <w:lang w:val="bg-BG" w:eastAsia="it-IT" w:bidi="it-IT"/>
        </w:rPr>
        <w:t>П</w:t>
      </w:r>
      <w:r w:rsidR="006303A7">
        <w:rPr>
          <w:lang w:val="bg-BG" w:eastAsia="it-IT" w:bidi="it-IT"/>
        </w:rPr>
        <w:t>рограма за образование“</w:t>
      </w:r>
      <w:r w:rsidR="00183349">
        <w:rPr>
          <w:lang w:val="bg-BG" w:eastAsia="it-IT" w:bidi="it-IT"/>
        </w:rPr>
        <w:t xml:space="preserve"> по Програма „Образование“</w:t>
      </w:r>
      <w:r w:rsidR="00D35360" w:rsidRPr="006303A7">
        <w:rPr>
          <w:lang w:val="bg-BG" w:eastAsia="it-IT" w:bidi="it-IT"/>
        </w:rPr>
        <w:t>.</w:t>
      </w:r>
    </w:p>
    <w:p w14:paraId="7F435779" w14:textId="510A90E1" w:rsidR="00D62D4D" w:rsidRPr="006303A7" w:rsidRDefault="00677167" w:rsidP="002E0D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firstLine="709"/>
        <w:jc w:val="both"/>
        <w:rPr>
          <w:lang w:val="bg-BG" w:eastAsia="it-IT" w:bidi="it-IT"/>
        </w:rPr>
      </w:pPr>
      <w:r w:rsidRPr="006303A7">
        <w:rPr>
          <w:b/>
          <w:lang w:val="bg-BG" w:eastAsia="it-IT" w:bidi="it-IT"/>
        </w:rPr>
        <w:t>4</w:t>
      </w:r>
      <w:r w:rsidR="00D35360" w:rsidRPr="006303A7">
        <w:rPr>
          <w:b/>
          <w:lang w:val="bg-BG" w:eastAsia="it-IT" w:bidi="it-IT"/>
        </w:rPr>
        <w:t>.</w:t>
      </w:r>
      <w:r w:rsidR="00D35360" w:rsidRPr="006303A7">
        <w:rPr>
          <w:lang w:val="bg-BG" w:eastAsia="it-IT" w:bidi="it-IT"/>
        </w:rPr>
        <w:t xml:space="preserve"> </w:t>
      </w:r>
      <w:r w:rsidR="00D62D4D" w:rsidRPr="006303A7">
        <w:rPr>
          <w:lang w:val="bg-BG" w:eastAsia="it-IT" w:bidi="it-IT"/>
        </w:rPr>
        <w:t xml:space="preserve">В случай, че след датата на настоящата декларация узная за или при изпълнение на преките ми служебни задължения възникне конфликт на интереси по смисъла на чл. </w:t>
      </w:r>
      <w:r w:rsidR="00B20CB3" w:rsidRPr="006303A7">
        <w:rPr>
          <w:lang w:val="bg-BG" w:eastAsia="it-IT" w:bidi="it-IT"/>
        </w:rPr>
        <w:t>61</w:t>
      </w:r>
      <w:r w:rsidR="00D62D4D" w:rsidRPr="006303A7">
        <w:rPr>
          <w:lang w:val="bg-BG" w:eastAsia="it-IT" w:bidi="it-IT"/>
        </w:rPr>
        <w:t xml:space="preserve">, </w:t>
      </w:r>
      <w:r w:rsidR="00B20CB3" w:rsidRPr="006303A7">
        <w:rPr>
          <w:lang w:val="bg-BG" w:eastAsia="it-IT" w:bidi="it-IT"/>
        </w:rPr>
        <w:t>параграф 3</w:t>
      </w:r>
      <w:r w:rsidR="00D62D4D" w:rsidRPr="006303A7">
        <w:rPr>
          <w:lang w:val="bg-BG" w:eastAsia="it-IT" w:bidi="it-IT"/>
        </w:rPr>
        <w:t xml:space="preserve"> от </w:t>
      </w:r>
      <w:r w:rsidR="00344274" w:rsidRPr="006303A7">
        <w:rPr>
          <w:lang w:val="bg-BG" w:eastAsia="it-IT" w:bidi="it-IT"/>
        </w:rPr>
        <w:t>Регламент (ЕС, Евратом) 2018/1046</w:t>
      </w:r>
      <w:r w:rsidR="00D62D4D" w:rsidRPr="006303A7">
        <w:rPr>
          <w:lang w:val="bg-BG" w:eastAsia="it-IT" w:bidi="it-IT"/>
        </w:rPr>
        <w:t xml:space="preserve">, незабавно ще съобщя за тези обстоятелства на прекия си ръководител и на ръководителя на Управляващия орган на </w:t>
      </w:r>
      <w:r w:rsidR="00062F78">
        <w:rPr>
          <w:lang w:val="bg-BG"/>
        </w:rPr>
        <w:t>Програма „Образование“</w:t>
      </w:r>
      <w:r w:rsidR="00D62D4D" w:rsidRPr="006303A7">
        <w:rPr>
          <w:lang w:val="bg-BG"/>
        </w:rPr>
        <w:t xml:space="preserve">, </w:t>
      </w:r>
      <w:r w:rsidR="00D62D4D" w:rsidRPr="006303A7">
        <w:rPr>
          <w:lang w:val="bg-BG" w:eastAsia="it-IT" w:bidi="it-IT"/>
        </w:rPr>
        <w:t>и ако бъде установен конфликт на интереси, ще се оттегля от изпълнението на задачата, във връзка с която е установено наличието му.</w:t>
      </w:r>
    </w:p>
    <w:p w14:paraId="557FA901" w14:textId="1D64E480" w:rsidR="00D62D4D" w:rsidRPr="006303A7" w:rsidRDefault="00E3436E" w:rsidP="002E0D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360" w:lineRule="auto"/>
        <w:ind w:firstLine="709"/>
        <w:jc w:val="both"/>
        <w:rPr>
          <w:lang w:val="bg-BG" w:eastAsia="it-IT" w:bidi="it-IT"/>
        </w:rPr>
      </w:pPr>
      <w:r w:rsidRPr="006303A7">
        <w:rPr>
          <w:b/>
          <w:lang w:val="bg-BG" w:eastAsia="it-IT" w:bidi="it-IT"/>
        </w:rPr>
        <w:t>5</w:t>
      </w:r>
      <w:r w:rsidR="00D62D4D" w:rsidRPr="006303A7">
        <w:rPr>
          <w:b/>
          <w:lang w:val="bg-BG" w:eastAsia="it-IT" w:bidi="it-IT"/>
        </w:rPr>
        <w:t>.</w:t>
      </w:r>
      <w:r w:rsidR="00D62D4D" w:rsidRPr="006303A7">
        <w:rPr>
          <w:lang w:val="bg-BG" w:eastAsia="it-IT" w:bidi="it-IT"/>
        </w:rPr>
        <w:t xml:space="preserve"> Ще пазя поверителността на всички данни</w:t>
      </w:r>
      <w:r w:rsidR="00B84928" w:rsidRPr="006303A7">
        <w:rPr>
          <w:lang w:val="bg-BG" w:eastAsia="it-IT" w:bidi="it-IT"/>
        </w:rPr>
        <w:t xml:space="preserve">, които са ми поверени. Няма да разкривам никаква поверителна информация, която ми бъде разкрита или която съм открил. Няма да използвам по неподходящ начин информацията, която ми е предоставена. По-специално се съгласявам да опазвам поверителността на всички данни или документи, които са ми били </w:t>
      </w:r>
      <w:r w:rsidR="00B84928" w:rsidRPr="006303A7">
        <w:rPr>
          <w:lang w:val="bg-BG" w:eastAsia="it-IT" w:bidi="it-IT"/>
        </w:rPr>
        <w:lastRenderedPageBreak/>
        <w:t>разкрити, които съм открил или из</w:t>
      </w:r>
      <w:r w:rsidR="00784E31" w:rsidRPr="006303A7">
        <w:rPr>
          <w:lang w:val="bg-BG" w:eastAsia="it-IT" w:bidi="it-IT"/>
        </w:rPr>
        <w:t>готвил в хода на или в резултат</w:t>
      </w:r>
      <w:r w:rsidR="00B84928" w:rsidRPr="006303A7">
        <w:rPr>
          <w:lang w:val="bg-BG" w:eastAsia="it-IT" w:bidi="it-IT"/>
        </w:rPr>
        <w:t xml:space="preserve"> на </w:t>
      </w:r>
      <w:r w:rsidR="00D62D4D" w:rsidRPr="006303A7">
        <w:rPr>
          <w:lang w:val="bg-BG" w:eastAsia="it-IT" w:bidi="it-IT"/>
        </w:rPr>
        <w:t xml:space="preserve">изпълнение на служебни </w:t>
      </w:r>
      <w:r w:rsidR="00784E31" w:rsidRPr="006303A7">
        <w:rPr>
          <w:lang w:val="bg-BG" w:eastAsia="it-IT" w:bidi="it-IT"/>
        </w:rPr>
        <w:t xml:space="preserve">ми </w:t>
      </w:r>
      <w:r w:rsidR="00D62D4D" w:rsidRPr="006303A7">
        <w:rPr>
          <w:lang w:val="bg-BG" w:eastAsia="it-IT" w:bidi="it-IT"/>
        </w:rPr>
        <w:t xml:space="preserve">задължения в Управляващия орган на </w:t>
      </w:r>
      <w:r w:rsidR="009F4164">
        <w:rPr>
          <w:lang w:val="bg-BG"/>
        </w:rPr>
        <w:t>Програма „Образование“</w:t>
      </w:r>
      <w:r w:rsidR="00784E31" w:rsidRPr="006303A7">
        <w:rPr>
          <w:lang w:val="bg-BG"/>
        </w:rPr>
        <w:t>, и се съгласявам, че те ще бъдат използвани само за целите на изпълнение на служебни</w:t>
      </w:r>
      <w:r w:rsidR="00677167" w:rsidRPr="006303A7">
        <w:rPr>
          <w:lang w:val="bg-BG"/>
        </w:rPr>
        <w:t>те ми задължения в Управляващия орган</w:t>
      </w:r>
      <w:r w:rsidR="00784E31" w:rsidRPr="006303A7">
        <w:rPr>
          <w:lang w:val="bg-BG"/>
        </w:rPr>
        <w:t xml:space="preserve"> и няма да бъдат разкривани на трети страни</w:t>
      </w:r>
      <w:r w:rsidR="00D62D4D" w:rsidRPr="006303A7">
        <w:rPr>
          <w:lang w:val="bg-BG" w:eastAsia="it-IT" w:bidi="it-IT"/>
        </w:rPr>
        <w:t>.</w:t>
      </w:r>
      <w:r w:rsidR="00474A39" w:rsidRPr="006303A7">
        <w:rPr>
          <w:lang w:val="bg-BG"/>
        </w:rPr>
        <w:t xml:space="preserve"> </w:t>
      </w:r>
      <w:r w:rsidR="00474A39" w:rsidRPr="006303A7">
        <w:rPr>
          <w:lang w:val="bg-BG" w:eastAsia="it-IT" w:bidi="it-IT"/>
        </w:rPr>
        <w:t>В допълнение към това се съгласявам, че няма да запазвам копия от предоставената писмена информация.</w:t>
      </w:r>
    </w:p>
    <w:p w14:paraId="1D836282" w14:textId="77777777" w:rsidR="00D62D4D" w:rsidRPr="006303A7" w:rsidRDefault="00D62D4D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-284" w:firstLine="851"/>
        <w:rPr>
          <w:lang w:val="bg-BG" w:eastAsia="it-IT" w:bidi="it-IT"/>
        </w:rPr>
      </w:pPr>
    </w:p>
    <w:p w14:paraId="5466D238" w14:textId="77777777" w:rsidR="007306D9" w:rsidRPr="006303A7" w:rsidRDefault="007306D9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-284" w:firstLine="851"/>
        <w:rPr>
          <w:lang w:val="bg-BG" w:eastAsia="it-IT" w:bidi="it-IT"/>
        </w:rPr>
      </w:pPr>
    </w:p>
    <w:p w14:paraId="079B82A4" w14:textId="54387D96" w:rsidR="00D62D4D" w:rsidRPr="006303A7" w:rsidRDefault="00D62D4D" w:rsidP="00D62D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-284" w:firstLine="851"/>
        <w:rPr>
          <w:b/>
          <w:lang w:val="bg-BG" w:eastAsia="it-IT" w:bidi="it-IT"/>
        </w:rPr>
      </w:pPr>
      <w:r w:rsidRPr="006303A7">
        <w:rPr>
          <w:b/>
          <w:lang w:val="bg-BG" w:eastAsia="it-IT" w:bidi="it-IT"/>
        </w:rPr>
        <w:t xml:space="preserve">ДЕКЛАРАТОР:   </w:t>
      </w:r>
    </w:p>
    <w:p w14:paraId="20B93469" w14:textId="3533B296" w:rsidR="00F02566" w:rsidRDefault="00F02566" w:rsidP="00D62D4D">
      <w:pPr>
        <w:widowControl w:val="0"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/>
        <w:ind w:left="-284" w:firstLine="851"/>
        <w:rPr>
          <w:lang w:val="bg-BG" w:eastAsia="it-IT" w:bidi="it-IT"/>
        </w:rPr>
      </w:pPr>
    </w:p>
    <w:p w14:paraId="483390DE" w14:textId="6D3EB34A" w:rsidR="00D62D4D" w:rsidRPr="006303A7" w:rsidRDefault="00D62D4D" w:rsidP="00D62D4D">
      <w:pPr>
        <w:widowControl w:val="0"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/>
        <w:ind w:left="-284" w:firstLine="851"/>
        <w:rPr>
          <w:lang w:val="bg-BG" w:eastAsia="it-IT" w:bidi="it-IT"/>
        </w:rPr>
      </w:pPr>
      <w:r w:rsidRPr="006303A7">
        <w:rPr>
          <w:lang w:val="bg-BG" w:eastAsia="it-IT" w:bidi="it-IT"/>
        </w:rPr>
        <w:t>Име:          ..................................</w:t>
      </w:r>
    </w:p>
    <w:p w14:paraId="7D496D96" w14:textId="29611231" w:rsidR="00D62D4D" w:rsidRDefault="00D62D4D" w:rsidP="00D62D4D">
      <w:pPr>
        <w:widowControl w:val="0"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/>
        <w:ind w:left="-284" w:firstLine="851"/>
        <w:rPr>
          <w:lang w:val="bg-BG" w:eastAsia="it-IT" w:bidi="it-IT"/>
        </w:rPr>
      </w:pPr>
      <w:r w:rsidRPr="006303A7">
        <w:rPr>
          <w:lang w:val="bg-BG" w:eastAsia="it-IT" w:bidi="it-IT"/>
        </w:rPr>
        <w:t>Дата :        ..................................</w:t>
      </w:r>
    </w:p>
    <w:p w14:paraId="0C039953" w14:textId="1795AC60" w:rsidR="00D37044" w:rsidRPr="006303A7" w:rsidRDefault="00D37044" w:rsidP="00D62D4D">
      <w:pPr>
        <w:widowControl w:val="0"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/>
        <w:ind w:left="-284" w:firstLine="851"/>
        <w:rPr>
          <w:lang w:val="bg-BG" w:eastAsia="it-IT" w:bidi="it-IT"/>
        </w:rPr>
      </w:pPr>
      <w:r w:rsidRPr="006303A7">
        <w:rPr>
          <w:lang w:val="bg-BG" w:eastAsia="it-IT" w:bidi="it-IT"/>
        </w:rPr>
        <w:t xml:space="preserve">Подпис:    </w:t>
      </w:r>
    </w:p>
    <w:p w14:paraId="04FE04A3" w14:textId="77777777" w:rsidR="00D62D4D" w:rsidRPr="006303A7" w:rsidRDefault="00D62D4D" w:rsidP="00D62D4D">
      <w:pPr>
        <w:autoSpaceDE w:val="0"/>
        <w:autoSpaceDN w:val="0"/>
        <w:adjustRightInd w:val="0"/>
        <w:jc w:val="center"/>
        <w:rPr>
          <w:lang w:val="bg-BG"/>
        </w:rPr>
      </w:pPr>
    </w:p>
    <w:p w14:paraId="629C3AA6" w14:textId="77777777" w:rsidR="00D37044" w:rsidRDefault="008F1338" w:rsidP="00D37044">
      <w:pPr>
        <w:spacing w:line="360" w:lineRule="auto"/>
        <w:jc w:val="both"/>
        <w:rPr>
          <w:lang w:val="bg-BG" w:eastAsia="bg-BG"/>
        </w:rPr>
      </w:pPr>
      <w:r>
        <w:rPr>
          <w:lang w:val="bg-BG"/>
        </w:rPr>
        <w:pict w14:anchorId="3E948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1.5pt;height:75.2pt">
            <v:imagedata r:id="rId8" o:title=""/>
            <o:lock v:ext="edit" ungrouping="t" rotation="t" cropping="t" verticies="t" grouping="t"/>
            <o:signatureline v:ext="edit" id="{27797511-91E2-456F-84E4-22C28AF7244B}" provid="{00000000-0000-0000-0000-000000000000}" issignatureline="t"/>
          </v:shape>
        </w:pict>
      </w:r>
    </w:p>
    <w:p w14:paraId="20049F7C" w14:textId="77777777" w:rsidR="00072B5C" w:rsidRPr="006303A7" w:rsidRDefault="00072B5C" w:rsidP="00D62D4D">
      <w:pPr>
        <w:rPr>
          <w:lang w:val="bg-BG"/>
        </w:rPr>
      </w:pPr>
    </w:p>
    <w:sectPr w:rsidR="00072B5C" w:rsidRPr="006303A7" w:rsidSect="00503A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57" w:right="926" w:bottom="284" w:left="1134" w:header="34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A54A" w14:textId="77777777" w:rsidR="00774597" w:rsidRDefault="00774597" w:rsidP="002044CD">
      <w:r>
        <w:separator/>
      </w:r>
    </w:p>
  </w:endnote>
  <w:endnote w:type="continuationSeparator" w:id="0">
    <w:p w14:paraId="55251B38" w14:textId="77777777" w:rsidR="00774597" w:rsidRDefault="00774597" w:rsidP="0020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Century Gothic"/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C52A" w14:textId="77777777" w:rsidR="005731AC" w:rsidRDefault="005731AC" w:rsidP="00182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CCA635" w14:textId="77777777" w:rsidR="005731AC" w:rsidRDefault="005731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4AD6" w14:textId="77777777" w:rsidR="005731AC" w:rsidRDefault="005731AC" w:rsidP="001447F3">
    <w:pPr>
      <w:pStyle w:val="Footer"/>
      <w:framePr w:wrap="around" w:vAnchor="text" w:hAnchor="margin" w:xAlign="right" w:y="1"/>
      <w:rPr>
        <w:rStyle w:val="PageNumber"/>
      </w:rPr>
    </w:pPr>
  </w:p>
  <w:p w14:paraId="2CDEA6D8" w14:textId="77777777" w:rsidR="005731AC" w:rsidRDefault="005731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2325" w14:textId="77777777" w:rsidR="005731AC" w:rsidRDefault="005731AC">
    <w:pPr>
      <w:pStyle w:val="Footer"/>
      <w:ind w:right="360"/>
      <w:rPr>
        <w:lang w:val="bg-BG"/>
      </w:rPr>
    </w:pPr>
    <w:r>
      <w:rPr>
        <w:lang w:val="bg-BG"/>
      </w:rPr>
      <w:t xml:space="preserve">   </w:t>
    </w:r>
  </w:p>
  <w:p w14:paraId="24A112C4" w14:textId="77777777" w:rsidR="005731AC" w:rsidRDefault="005731AC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70959" w14:textId="77777777" w:rsidR="00774597" w:rsidRDefault="00774597" w:rsidP="002044CD">
      <w:r>
        <w:separator/>
      </w:r>
    </w:p>
  </w:footnote>
  <w:footnote w:type="continuationSeparator" w:id="0">
    <w:p w14:paraId="3F3E8855" w14:textId="77777777" w:rsidR="00774597" w:rsidRDefault="00774597" w:rsidP="00204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7EBC0" w14:textId="77777777" w:rsidR="00BD24D4" w:rsidRDefault="00BD24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14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17"/>
      <w:gridCol w:w="1700"/>
      <w:gridCol w:w="2280"/>
      <w:gridCol w:w="1917"/>
    </w:tblGrid>
    <w:tr w:rsidR="00A23C9A" w:rsidRPr="002B1E50" w14:paraId="6570719B" w14:textId="77777777" w:rsidTr="005B02E4">
      <w:trPr>
        <w:tblHeader/>
        <w:jc w:val="center"/>
      </w:trPr>
      <w:tc>
        <w:tcPr>
          <w:tcW w:w="381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00B6CBB8" w14:textId="3928807C" w:rsidR="00A23C9A" w:rsidRPr="002B1E50" w:rsidRDefault="008137FC" w:rsidP="00847386">
          <w:pPr>
            <w:pStyle w:val="Index"/>
            <w:jc w:val="center"/>
            <w:rPr>
              <w:b/>
              <w:sz w:val="20"/>
              <w:lang w:val="bg-BG"/>
            </w:rPr>
          </w:pPr>
          <w:r w:rsidRPr="00D416AD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</w:tc>
      <w:tc>
        <w:tcPr>
          <w:tcW w:w="3980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FB2083D" w14:textId="61D5DBC7" w:rsidR="00A23C9A" w:rsidRPr="007E5BCD" w:rsidRDefault="00A23C9A" w:rsidP="007E5BCD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105926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</w:rPr>
            <w:t>1</w:t>
          </w:r>
          <w:r w:rsidR="00063AA6">
            <w:rPr>
              <w:b/>
              <w:sz w:val="20"/>
              <w:lang w:val="bg-BG"/>
            </w:rPr>
            <w:t>6</w:t>
          </w:r>
          <w:r>
            <w:rPr>
              <w:b/>
              <w:sz w:val="20"/>
            </w:rPr>
            <w:t>.</w:t>
          </w:r>
          <w:r w:rsidR="00C066B7">
            <w:rPr>
              <w:b/>
              <w:sz w:val="20"/>
            </w:rPr>
            <w:t>2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BF3076B" w14:textId="645D4D1D" w:rsidR="00A23C9A" w:rsidRPr="002B1E50" w:rsidRDefault="00A23C9A" w:rsidP="008E697D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1</w:t>
          </w:r>
          <w:r w:rsidR="00063AA6">
            <w:rPr>
              <w:b/>
              <w:sz w:val="20"/>
              <w:lang w:val="bg-BG"/>
            </w:rPr>
            <w:t>6</w:t>
          </w:r>
        </w:p>
      </w:tc>
    </w:tr>
    <w:tr w:rsidR="00A23C9A" w:rsidRPr="00105926" w14:paraId="35DE4497" w14:textId="77777777" w:rsidTr="005B02E4">
      <w:trPr>
        <w:jc w:val="center"/>
      </w:trPr>
      <w:tc>
        <w:tcPr>
          <w:tcW w:w="3817" w:type="dxa"/>
          <w:vMerge/>
          <w:tcBorders>
            <w:left w:val="single" w:sz="1" w:space="0" w:color="000000"/>
          </w:tcBorders>
          <w:vAlign w:val="center"/>
        </w:tcPr>
        <w:p w14:paraId="25C32A24" w14:textId="77777777" w:rsidR="00A23C9A" w:rsidRPr="004B2881" w:rsidRDefault="00A23C9A" w:rsidP="00847386">
          <w:pPr>
            <w:pStyle w:val="Index"/>
            <w:jc w:val="center"/>
            <w:rPr>
              <w:b/>
              <w:sz w:val="20"/>
              <w:lang w:val="ru-RU"/>
            </w:rPr>
          </w:pPr>
        </w:p>
      </w:tc>
      <w:tc>
        <w:tcPr>
          <w:tcW w:w="5897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B3470F5" w14:textId="22115A55" w:rsidR="00A23C9A" w:rsidRPr="007E5BCD" w:rsidRDefault="00A23C9A" w:rsidP="001B51FA">
          <w:pPr>
            <w:pStyle w:val="TableContents"/>
            <w:spacing w:before="120"/>
            <w:jc w:val="center"/>
            <w:rPr>
              <w:b/>
              <w:lang w:val="bg-BG"/>
            </w:rPr>
          </w:pPr>
          <w:r>
            <w:rPr>
              <w:b/>
              <w:iCs/>
              <w:lang w:val="bg-BG"/>
            </w:rPr>
            <w:t xml:space="preserve">Декларация за липса на конфликт на интереси и </w:t>
          </w:r>
          <w:r w:rsidR="00BD24D4">
            <w:rPr>
              <w:b/>
              <w:iCs/>
              <w:lang w:val="bg-BG"/>
            </w:rPr>
            <w:t xml:space="preserve">за </w:t>
          </w:r>
          <w:r>
            <w:rPr>
              <w:b/>
              <w:iCs/>
              <w:lang w:val="bg-BG"/>
            </w:rPr>
            <w:t>поверителност</w:t>
          </w:r>
        </w:p>
      </w:tc>
    </w:tr>
    <w:tr w:rsidR="00A23C9A" w:rsidRPr="002B1E50" w14:paraId="0285AE4D" w14:textId="77777777" w:rsidTr="004B2881">
      <w:trPr>
        <w:jc w:val="center"/>
      </w:trPr>
      <w:tc>
        <w:tcPr>
          <w:tcW w:w="3817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AFA29AD" w14:textId="77777777" w:rsidR="00A23C9A" w:rsidRPr="00105926" w:rsidRDefault="00A23C9A" w:rsidP="00291A5D">
          <w:pPr>
            <w:pStyle w:val="TOC6"/>
            <w:rPr>
              <w:lang w:val="ru-RU"/>
            </w:rPr>
          </w:pPr>
        </w:p>
      </w:tc>
      <w:tc>
        <w:tcPr>
          <w:tcW w:w="1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A1D9D00" w14:textId="6F462C03" w:rsidR="00A23C9A" w:rsidRPr="00DE2422" w:rsidRDefault="00A23C9A" w:rsidP="00F027CE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  <w:r w:rsidRPr="00A23C9A">
            <w:rPr>
              <w:b/>
              <w:sz w:val="20"/>
              <w:lang w:val="bg-BG"/>
            </w:rPr>
            <w:t xml:space="preserve">Вариант </w:t>
          </w:r>
          <w:r w:rsidR="00063AA6">
            <w:rPr>
              <w:b/>
              <w:sz w:val="20"/>
              <w:lang w:val="bg-BG"/>
            </w:rPr>
            <w:t>1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D1CE9F5" w14:textId="113CB420" w:rsidR="00A23C9A" w:rsidRPr="00A23C9A" w:rsidRDefault="00A23C9A" w:rsidP="008E697D">
          <w:pPr>
            <w:jc w:val="center"/>
            <w:rPr>
              <w:b/>
              <w:sz w:val="20"/>
              <w:lang w:val="ru-RU"/>
            </w:rPr>
          </w:pPr>
          <w:r w:rsidRPr="00A23C9A">
            <w:rPr>
              <w:b/>
              <w:sz w:val="20"/>
              <w:lang w:val="bg-BG"/>
            </w:rPr>
            <w:t>Одобрен от</w:t>
          </w:r>
          <w:r w:rsidRPr="00A23C9A">
            <w:rPr>
              <w:b/>
              <w:sz w:val="20"/>
              <w:lang w:val="ru-RU"/>
            </w:rPr>
            <w:t xml:space="preserve">: </w:t>
          </w:r>
          <w:r w:rsidRPr="00A23C9A">
            <w:rPr>
              <w:b/>
              <w:sz w:val="20"/>
              <w:lang w:val="bg-BG"/>
            </w:rPr>
            <w:t xml:space="preserve">Ръководител на УО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948377E" w14:textId="63A109BB" w:rsidR="00A23C9A" w:rsidRPr="00A23C9A" w:rsidRDefault="00063AA6" w:rsidP="00DE242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ю</w:t>
          </w:r>
          <w:r w:rsidR="004C5876">
            <w:rPr>
              <w:b/>
              <w:sz w:val="20"/>
              <w:lang w:val="bg-BG"/>
            </w:rPr>
            <w:t>л</w:t>
          </w:r>
          <w:r>
            <w:rPr>
              <w:b/>
              <w:sz w:val="20"/>
              <w:lang w:val="bg-BG"/>
            </w:rPr>
            <w:t xml:space="preserve">и </w:t>
          </w:r>
          <w:r w:rsidR="00DE2422">
            <w:rPr>
              <w:b/>
              <w:sz w:val="20"/>
              <w:lang w:val="bg-BG"/>
            </w:rPr>
            <w:t>202</w:t>
          </w:r>
          <w:r>
            <w:rPr>
              <w:b/>
              <w:sz w:val="20"/>
              <w:lang w:val="bg-BG"/>
            </w:rPr>
            <w:t>3</w:t>
          </w:r>
          <w:r w:rsidR="001A7E24">
            <w:rPr>
              <w:b/>
              <w:sz w:val="20"/>
              <w:lang w:val="bg-BG"/>
            </w:rPr>
            <w:t xml:space="preserve"> г. </w:t>
          </w:r>
        </w:p>
      </w:tc>
    </w:tr>
  </w:tbl>
  <w:p w14:paraId="5D7C6510" w14:textId="77777777" w:rsidR="005731AC" w:rsidRDefault="005731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000" w:firstRow="0" w:lastRow="0" w:firstColumn="0" w:lastColumn="0" w:noHBand="0" w:noVBand="0"/>
    </w:tblPr>
    <w:tblGrid>
      <w:gridCol w:w="1377"/>
      <w:gridCol w:w="7023"/>
      <w:gridCol w:w="1446"/>
    </w:tblGrid>
    <w:tr w:rsidR="005731AC" w:rsidRPr="00EB34E4" w14:paraId="0E1F1C05" w14:textId="77777777">
      <w:trPr>
        <w:cantSplit/>
        <w:trHeight w:val="1279"/>
        <w:jc w:val="center"/>
      </w:trPr>
      <w:tc>
        <w:tcPr>
          <w:tcW w:w="1381" w:type="dxa"/>
          <w:vAlign w:val="center"/>
        </w:tcPr>
        <w:p w14:paraId="25821E64" w14:textId="767EC0F2" w:rsidR="005731AC" w:rsidRPr="00EB34E4" w:rsidRDefault="009B6225" w:rsidP="00E4578D">
          <w:pPr>
            <w:jc w:val="center"/>
            <w:rPr>
              <w:sz w:val="16"/>
            </w:rPr>
          </w:pPr>
          <w:r w:rsidRPr="00EB34E4">
            <w:rPr>
              <w:noProof/>
              <w:sz w:val="16"/>
            </w:rPr>
            <w:drawing>
              <wp:inline distT="0" distB="0" distL="0" distR="0" wp14:anchorId="77E73F41" wp14:editId="6488FDD5">
                <wp:extent cx="695325" cy="590550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18" w:type="dxa"/>
          <w:vAlign w:val="center"/>
        </w:tcPr>
        <w:p w14:paraId="0BD4AEAF" w14:textId="77777777" w:rsidR="005731AC" w:rsidRPr="002F2F2E" w:rsidRDefault="005731AC" w:rsidP="00E4578D">
          <w:pPr>
            <w:jc w:val="center"/>
            <w:rPr>
              <w:b/>
              <w:sz w:val="28"/>
              <w:szCs w:val="28"/>
              <w:lang w:val="bg-BG"/>
            </w:rPr>
          </w:pPr>
          <w:r w:rsidRPr="002F2F2E">
            <w:rPr>
              <w:b/>
              <w:sz w:val="28"/>
              <w:szCs w:val="28"/>
              <w:lang w:val="ru-RU"/>
            </w:rPr>
            <w:t>МИНИСТЕРСТВО НА РЕГИОНАЛНОТО РАЗВИТИЕ И БЛАГОУСТРОЙСТВОТО</w:t>
          </w:r>
        </w:p>
        <w:p w14:paraId="793E2692" w14:textId="77777777" w:rsidR="005731AC" w:rsidRPr="002F2F2E" w:rsidRDefault="005731AC" w:rsidP="00E4578D">
          <w:pPr>
            <w:jc w:val="center"/>
            <w:rPr>
              <w:b/>
              <w:sz w:val="22"/>
              <w:szCs w:val="22"/>
              <w:lang w:val="ru-RU"/>
            </w:rPr>
          </w:pPr>
          <w:r>
            <w:rPr>
              <w:b/>
              <w:sz w:val="28"/>
              <w:szCs w:val="28"/>
              <w:lang w:val="bg-BG"/>
            </w:rPr>
            <w:t>Главна дирекция</w:t>
          </w:r>
          <w:r w:rsidRPr="002F2F2E">
            <w:rPr>
              <w:b/>
              <w:sz w:val="28"/>
              <w:szCs w:val="28"/>
              <w:lang w:val="ru-RU"/>
            </w:rPr>
            <w:t xml:space="preserve"> “</w:t>
          </w:r>
          <w:r>
            <w:rPr>
              <w:b/>
              <w:sz w:val="28"/>
              <w:szCs w:val="28"/>
              <w:lang w:val="bg-BG"/>
            </w:rPr>
            <w:t>Програмиране на регионалното развитие</w:t>
          </w:r>
          <w:r w:rsidRPr="002F2F2E">
            <w:rPr>
              <w:b/>
              <w:sz w:val="28"/>
              <w:szCs w:val="28"/>
              <w:lang w:val="ru-RU"/>
            </w:rPr>
            <w:t>”</w:t>
          </w:r>
        </w:p>
      </w:tc>
      <w:tc>
        <w:tcPr>
          <w:tcW w:w="1367" w:type="dxa"/>
          <w:vAlign w:val="center"/>
        </w:tcPr>
        <w:p w14:paraId="605A9551" w14:textId="167A7E11" w:rsidR="005731AC" w:rsidRPr="00EB34E4" w:rsidRDefault="009B6225" w:rsidP="00E4578D">
          <w:pPr>
            <w:jc w:val="right"/>
            <w:rPr>
              <w:sz w:val="16"/>
            </w:rPr>
          </w:pPr>
          <w:r w:rsidRPr="00EB34E4">
            <w:rPr>
              <w:noProof/>
              <w:sz w:val="16"/>
            </w:rPr>
            <w:drawing>
              <wp:inline distT="0" distB="0" distL="0" distR="0" wp14:anchorId="7D72859D" wp14:editId="62028A24">
                <wp:extent cx="781050" cy="552450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82AC41" w14:textId="77777777" w:rsidR="005731AC" w:rsidRDefault="005731AC" w:rsidP="002F2F2E">
    <w:pPr>
      <w:pStyle w:val="Header"/>
      <w:spacing w:before="180" w:line="240" w:lineRule="atLeast"/>
      <w:ind w:right="29"/>
      <w:rPr>
        <w:sz w:val="22"/>
        <w:lang w:val="bg-BG"/>
      </w:rPr>
    </w:pPr>
  </w:p>
  <w:p w14:paraId="62171B8B" w14:textId="77777777" w:rsidR="005731AC" w:rsidRDefault="005731AC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BBE6D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04FEF"/>
    <w:multiLevelType w:val="hybridMultilevel"/>
    <w:tmpl w:val="7D64FA1C"/>
    <w:lvl w:ilvl="0" w:tplc="0409000F">
      <w:start w:val="1"/>
      <w:numFmt w:val="decimal"/>
      <w:lvlText w:val="%1."/>
      <w:lvlJc w:val="left"/>
      <w:pPr>
        <w:tabs>
          <w:tab w:val="num" w:pos="1026"/>
        </w:tabs>
        <w:ind w:left="102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2" w15:restartNumberingAfterBreak="0">
    <w:nsid w:val="39122F23"/>
    <w:multiLevelType w:val="hybridMultilevel"/>
    <w:tmpl w:val="8C4495B0"/>
    <w:lvl w:ilvl="0" w:tplc="CAB65B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C54744"/>
    <w:multiLevelType w:val="hybridMultilevel"/>
    <w:tmpl w:val="59D824F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DCC49BB"/>
    <w:multiLevelType w:val="hybridMultilevel"/>
    <w:tmpl w:val="85CAF818"/>
    <w:lvl w:ilvl="0" w:tplc="061227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539B3942"/>
    <w:multiLevelType w:val="hybridMultilevel"/>
    <w:tmpl w:val="DB9699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FD4E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4AD"/>
    <w:rsid w:val="0001730F"/>
    <w:rsid w:val="00025C33"/>
    <w:rsid w:val="000301FC"/>
    <w:rsid w:val="0004407F"/>
    <w:rsid w:val="00054424"/>
    <w:rsid w:val="00062F78"/>
    <w:rsid w:val="00063AA6"/>
    <w:rsid w:val="00072B5C"/>
    <w:rsid w:val="00081C33"/>
    <w:rsid w:val="00084090"/>
    <w:rsid w:val="000A0DD5"/>
    <w:rsid w:val="000C2C01"/>
    <w:rsid w:val="000C7A20"/>
    <w:rsid w:val="000D0B62"/>
    <w:rsid w:val="000D3752"/>
    <w:rsid w:val="000D5B0A"/>
    <w:rsid w:val="000F106F"/>
    <w:rsid w:val="00105926"/>
    <w:rsid w:val="001076B0"/>
    <w:rsid w:val="00116A4E"/>
    <w:rsid w:val="00126B81"/>
    <w:rsid w:val="00131C49"/>
    <w:rsid w:val="001369F1"/>
    <w:rsid w:val="001447F3"/>
    <w:rsid w:val="001672B7"/>
    <w:rsid w:val="00180181"/>
    <w:rsid w:val="001822DD"/>
    <w:rsid w:val="00182656"/>
    <w:rsid w:val="00182A04"/>
    <w:rsid w:val="00183349"/>
    <w:rsid w:val="00187D4B"/>
    <w:rsid w:val="00191EBE"/>
    <w:rsid w:val="0019513E"/>
    <w:rsid w:val="001A7E24"/>
    <w:rsid w:val="001B51FA"/>
    <w:rsid w:val="001C4009"/>
    <w:rsid w:val="001E2127"/>
    <w:rsid w:val="001E554D"/>
    <w:rsid w:val="001E5860"/>
    <w:rsid w:val="001E6D1E"/>
    <w:rsid w:val="001F75B5"/>
    <w:rsid w:val="0020010F"/>
    <w:rsid w:val="0020041B"/>
    <w:rsid w:val="002044CD"/>
    <w:rsid w:val="00204EFA"/>
    <w:rsid w:val="002138C1"/>
    <w:rsid w:val="002305DD"/>
    <w:rsid w:val="00230C77"/>
    <w:rsid w:val="002311C2"/>
    <w:rsid w:val="0026192F"/>
    <w:rsid w:val="0026240C"/>
    <w:rsid w:val="0027350B"/>
    <w:rsid w:val="00285331"/>
    <w:rsid w:val="00291A5D"/>
    <w:rsid w:val="00295AA2"/>
    <w:rsid w:val="00296F0E"/>
    <w:rsid w:val="002A1E24"/>
    <w:rsid w:val="002E0DDA"/>
    <w:rsid w:val="002E6C92"/>
    <w:rsid w:val="002F2F2E"/>
    <w:rsid w:val="0030768D"/>
    <w:rsid w:val="00310169"/>
    <w:rsid w:val="003119FF"/>
    <w:rsid w:val="00312487"/>
    <w:rsid w:val="00326AA7"/>
    <w:rsid w:val="0033782A"/>
    <w:rsid w:val="00344274"/>
    <w:rsid w:val="003547ED"/>
    <w:rsid w:val="00365965"/>
    <w:rsid w:val="0037280C"/>
    <w:rsid w:val="00375850"/>
    <w:rsid w:val="003855C0"/>
    <w:rsid w:val="00395BEE"/>
    <w:rsid w:val="003D0355"/>
    <w:rsid w:val="003D2388"/>
    <w:rsid w:val="003D59EF"/>
    <w:rsid w:val="0040036F"/>
    <w:rsid w:val="00401B1F"/>
    <w:rsid w:val="00415110"/>
    <w:rsid w:val="00422309"/>
    <w:rsid w:val="00434E5B"/>
    <w:rsid w:val="00445E71"/>
    <w:rsid w:val="00451A28"/>
    <w:rsid w:val="00463CF5"/>
    <w:rsid w:val="00474A39"/>
    <w:rsid w:val="004840FC"/>
    <w:rsid w:val="004870A1"/>
    <w:rsid w:val="00494F89"/>
    <w:rsid w:val="004968AE"/>
    <w:rsid w:val="004A1628"/>
    <w:rsid w:val="004B1B76"/>
    <w:rsid w:val="004B2881"/>
    <w:rsid w:val="004C4CBF"/>
    <w:rsid w:val="004C5876"/>
    <w:rsid w:val="004D23F6"/>
    <w:rsid w:val="004E3364"/>
    <w:rsid w:val="00500584"/>
    <w:rsid w:val="00501B07"/>
    <w:rsid w:val="00503AE4"/>
    <w:rsid w:val="0052062E"/>
    <w:rsid w:val="00546F8D"/>
    <w:rsid w:val="00555776"/>
    <w:rsid w:val="005731AC"/>
    <w:rsid w:val="0058229A"/>
    <w:rsid w:val="005875A3"/>
    <w:rsid w:val="0058786A"/>
    <w:rsid w:val="00596DD9"/>
    <w:rsid w:val="005A2277"/>
    <w:rsid w:val="005B02E4"/>
    <w:rsid w:val="005B1312"/>
    <w:rsid w:val="00607BAD"/>
    <w:rsid w:val="006303A7"/>
    <w:rsid w:val="00631A65"/>
    <w:rsid w:val="00636F4D"/>
    <w:rsid w:val="006549C2"/>
    <w:rsid w:val="006563B9"/>
    <w:rsid w:val="00670BFB"/>
    <w:rsid w:val="00677167"/>
    <w:rsid w:val="006A35A0"/>
    <w:rsid w:val="006D67AE"/>
    <w:rsid w:val="006E31F5"/>
    <w:rsid w:val="006F1732"/>
    <w:rsid w:val="006F5E67"/>
    <w:rsid w:val="0071620C"/>
    <w:rsid w:val="007206AE"/>
    <w:rsid w:val="00721BEF"/>
    <w:rsid w:val="00722ACA"/>
    <w:rsid w:val="007306D9"/>
    <w:rsid w:val="00732859"/>
    <w:rsid w:val="00742BE7"/>
    <w:rsid w:val="00744A20"/>
    <w:rsid w:val="00762309"/>
    <w:rsid w:val="0076287F"/>
    <w:rsid w:val="00774597"/>
    <w:rsid w:val="00784E31"/>
    <w:rsid w:val="00795476"/>
    <w:rsid w:val="007D6F1D"/>
    <w:rsid w:val="007E5BCD"/>
    <w:rsid w:val="007E77F5"/>
    <w:rsid w:val="00806273"/>
    <w:rsid w:val="00806FF6"/>
    <w:rsid w:val="008137FC"/>
    <w:rsid w:val="008226D3"/>
    <w:rsid w:val="00826D7F"/>
    <w:rsid w:val="00827138"/>
    <w:rsid w:val="008303F1"/>
    <w:rsid w:val="00847386"/>
    <w:rsid w:val="008516AA"/>
    <w:rsid w:val="00865A92"/>
    <w:rsid w:val="00875BCF"/>
    <w:rsid w:val="0088281B"/>
    <w:rsid w:val="00883481"/>
    <w:rsid w:val="00896555"/>
    <w:rsid w:val="008B152D"/>
    <w:rsid w:val="008B1DBE"/>
    <w:rsid w:val="008C56B4"/>
    <w:rsid w:val="008D03DC"/>
    <w:rsid w:val="008D2C28"/>
    <w:rsid w:val="008D4955"/>
    <w:rsid w:val="008D52F8"/>
    <w:rsid w:val="008E0DA8"/>
    <w:rsid w:val="008E697D"/>
    <w:rsid w:val="008F0865"/>
    <w:rsid w:val="008F1338"/>
    <w:rsid w:val="008F2513"/>
    <w:rsid w:val="008F40CD"/>
    <w:rsid w:val="00910A03"/>
    <w:rsid w:val="009347A8"/>
    <w:rsid w:val="00942728"/>
    <w:rsid w:val="00950F1E"/>
    <w:rsid w:val="00953CE1"/>
    <w:rsid w:val="00955BAA"/>
    <w:rsid w:val="009749BB"/>
    <w:rsid w:val="0097540D"/>
    <w:rsid w:val="009A2316"/>
    <w:rsid w:val="009B2B68"/>
    <w:rsid w:val="009B3F07"/>
    <w:rsid w:val="009B431D"/>
    <w:rsid w:val="009B6225"/>
    <w:rsid w:val="009C11A6"/>
    <w:rsid w:val="009F0D51"/>
    <w:rsid w:val="009F4164"/>
    <w:rsid w:val="00A00D59"/>
    <w:rsid w:val="00A05978"/>
    <w:rsid w:val="00A120F9"/>
    <w:rsid w:val="00A23C9A"/>
    <w:rsid w:val="00A44520"/>
    <w:rsid w:val="00A52F06"/>
    <w:rsid w:val="00A54AE8"/>
    <w:rsid w:val="00A639AD"/>
    <w:rsid w:val="00A90FAF"/>
    <w:rsid w:val="00A960D7"/>
    <w:rsid w:val="00AA5AE4"/>
    <w:rsid w:val="00AA6484"/>
    <w:rsid w:val="00AB77F9"/>
    <w:rsid w:val="00AF2DE1"/>
    <w:rsid w:val="00B0219B"/>
    <w:rsid w:val="00B164B2"/>
    <w:rsid w:val="00B20CB3"/>
    <w:rsid w:val="00B22D56"/>
    <w:rsid w:val="00B305EF"/>
    <w:rsid w:val="00B3205C"/>
    <w:rsid w:val="00B35952"/>
    <w:rsid w:val="00B3679E"/>
    <w:rsid w:val="00B6295E"/>
    <w:rsid w:val="00B6332A"/>
    <w:rsid w:val="00B66C9B"/>
    <w:rsid w:val="00B67782"/>
    <w:rsid w:val="00B72BCE"/>
    <w:rsid w:val="00B84928"/>
    <w:rsid w:val="00B91F19"/>
    <w:rsid w:val="00BA60AA"/>
    <w:rsid w:val="00BB58B6"/>
    <w:rsid w:val="00BC075F"/>
    <w:rsid w:val="00BC167F"/>
    <w:rsid w:val="00BD24D4"/>
    <w:rsid w:val="00BE3AE0"/>
    <w:rsid w:val="00BE6BCB"/>
    <w:rsid w:val="00C02BDE"/>
    <w:rsid w:val="00C066B7"/>
    <w:rsid w:val="00C125E0"/>
    <w:rsid w:val="00C143FE"/>
    <w:rsid w:val="00C147A3"/>
    <w:rsid w:val="00C2105F"/>
    <w:rsid w:val="00C4112E"/>
    <w:rsid w:val="00C555F3"/>
    <w:rsid w:val="00C6012C"/>
    <w:rsid w:val="00C664A3"/>
    <w:rsid w:val="00C667EB"/>
    <w:rsid w:val="00C71F12"/>
    <w:rsid w:val="00C879E2"/>
    <w:rsid w:val="00CB002E"/>
    <w:rsid w:val="00CB44F5"/>
    <w:rsid w:val="00CB719C"/>
    <w:rsid w:val="00CC16F5"/>
    <w:rsid w:val="00CD6E64"/>
    <w:rsid w:val="00CE5031"/>
    <w:rsid w:val="00CF4775"/>
    <w:rsid w:val="00CF4CAC"/>
    <w:rsid w:val="00D02547"/>
    <w:rsid w:val="00D12524"/>
    <w:rsid w:val="00D12552"/>
    <w:rsid w:val="00D16792"/>
    <w:rsid w:val="00D228C6"/>
    <w:rsid w:val="00D24F3B"/>
    <w:rsid w:val="00D329C9"/>
    <w:rsid w:val="00D346B5"/>
    <w:rsid w:val="00D35360"/>
    <w:rsid w:val="00D37044"/>
    <w:rsid w:val="00D50DA0"/>
    <w:rsid w:val="00D52A0F"/>
    <w:rsid w:val="00D55A90"/>
    <w:rsid w:val="00D62D4D"/>
    <w:rsid w:val="00D75341"/>
    <w:rsid w:val="00D8026E"/>
    <w:rsid w:val="00D805E8"/>
    <w:rsid w:val="00DA18DE"/>
    <w:rsid w:val="00DB0984"/>
    <w:rsid w:val="00DB4AF4"/>
    <w:rsid w:val="00DB74C7"/>
    <w:rsid w:val="00DB7B88"/>
    <w:rsid w:val="00DC60DC"/>
    <w:rsid w:val="00DD5809"/>
    <w:rsid w:val="00DD790B"/>
    <w:rsid w:val="00DE13FF"/>
    <w:rsid w:val="00DE2422"/>
    <w:rsid w:val="00DE2BB2"/>
    <w:rsid w:val="00DF541B"/>
    <w:rsid w:val="00E01F83"/>
    <w:rsid w:val="00E068C4"/>
    <w:rsid w:val="00E07F5A"/>
    <w:rsid w:val="00E1445C"/>
    <w:rsid w:val="00E239E6"/>
    <w:rsid w:val="00E3436E"/>
    <w:rsid w:val="00E374AD"/>
    <w:rsid w:val="00E4578D"/>
    <w:rsid w:val="00E64CD2"/>
    <w:rsid w:val="00E67BB6"/>
    <w:rsid w:val="00E67C13"/>
    <w:rsid w:val="00E77D48"/>
    <w:rsid w:val="00E9603A"/>
    <w:rsid w:val="00EB0804"/>
    <w:rsid w:val="00EF381E"/>
    <w:rsid w:val="00F00ABB"/>
    <w:rsid w:val="00F02566"/>
    <w:rsid w:val="00F027CE"/>
    <w:rsid w:val="00F3403E"/>
    <w:rsid w:val="00F40987"/>
    <w:rsid w:val="00F47828"/>
    <w:rsid w:val="00F56F7E"/>
    <w:rsid w:val="00F57BC2"/>
    <w:rsid w:val="00F60EA5"/>
    <w:rsid w:val="00F876FE"/>
    <w:rsid w:val="00FA79DB"/>
    <w:rsid w:val="00FB2F42"/>
    <w:rsid w:val="00FB32AB"/>
    <w:rsid w:val="00FB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8A5F7BD"/>
  <w15:chartTrackingRefBased/>
  <w15:docId w15:val="{4BFF1A39-8A14-4798-84D3-A3161470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szCs w:val="20"/>
      <w:lang w:val="bg-BG" w:eastAsia="bg-BG"/>
    </w:rPr>
  </w:style>
  <w:style w:type="paragraph" w:styleId="Heading2">
    <w:name w:val="heading 2"/>
    <w:basedOn w:val="Normal"/>
    <w:next w:val="Normal"/>
    <w:qFormat/>
    <w:pPr>
      <w:keepNext/>
      <w:ind w:left="1134" w:right="1021"/>
      <w:outlineLvl w:val="1"/>
    </w:pPr>
    <w:rPr>
      <w:rFonts w:ascii="Arial" w:hAnsi="Arial" w:cs="Arial"/>
      <w:b/>
      <w:bCs/>
      <w:lang w:val="bg-BG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sz w:val="28"/>
      <w:szCs w:val="20"/>
      <w:lang w:val="bg-BG" w:eastAsia="bg-BG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Cs w:val="20"/>
      <w:lang w:val="en-US"/>
    </w:rPr>
  </w:style>
  <w:style w:type="paragraph" w:styleId="Heading5">
    <w:name w:val="heading 5"/>
    <w:basedOn w:val="Normal"/>
    <w:next w:val="Normal"/>
    <w:qFormat/>
    <w:pPr>
      <w:keepNext/>
      <w:ind w:left="1134" w:right="1021"/>
      <w:outlineLvl w:val="4"/>
    </w:pPr>
    <w:rPr>
      <w:rFonts w:ascii="Arial" w:hAnsi="Arial"/>
      <w:b/>
      <w:bCs/>
      <w:sz w:val="20"/>
      <w:lang w:val="bg-BG"/>
    </w:rPr>
  </w:style>
  <w:style w:type="paragraph" w:styleId="Heading6">
    <w:name w:val="heading 6"/>
    <w:basedOn w:val="Normal"/>
    <w:next w:val="Normal"/>
    <w:qFormat/>
    <w:pPr>
      <w:keepNext/>
      <w:tabs>
        <w:tab w:val="left" w:pos="851"/>
        <w:tab w:val="left" w:pos="993"/>
      </w:tabs>
      <w:ind w:firstLine="5940"/>
      <w:outlineLvl w:val="5"/>
    </w:pPr>
    <w:rPr>
      <w:rFonts w:cs="Arial"/>
      <w:b/>
      <w:bCs/>
      <w:lang w:val="bg-BG"/>
    </w:rPr>
  </w:style>
  <w:style w:type="paragraph" w:styleId="Heading7">
    <w:name w:val="heading 7"/>
    <w:basedOn w:val="Normal"/>
    <w:next w:val="Normal"/>
    <w:qFormat/>
    <w:pPr>
      <w:keepNext/>
      <w:spacing w:before="120"/>
      <w:ind w:left="720" w:right="360"/>
      <w:jc w:val="both"/>
      <w:outlineLvl w:val="6"/>
    </w:pPr>
    <w:rPr>
      <w:rFonts w:cs="Arial"/>
      <w:sz w:val="28"/>
      <w:lang w:val="bg-BG"/>
    </w:rPr>
  </w:style>
  <w:style w:type="paragraph" w:styleId="Heading8">
    <w:name w:val="heading 8"/>
    <w:basedOn w:val="Normal"/>
    <w:next w:val="Normal"/>
    <w:qFormat/>
    <w:pPr>
      <w:keepNext/>
      <w:tabs>
        <w:tab w:val="left" w:pos="1559"/>
        <w:tab w:val="left" w:pos="2125"/>
      </w:tabs>
      <w:jc w:val="center"/>
      <w:outlineLvl w:val="7"/>
    </w:pPr>
    <w:rPr>
      <w:rFonts w:ascii="Courier New" w:hAnsi="Courier New"/>
      <w:b/>
      <w:sz w:val="28"/>
      <w:szCs w:val="20"/>
    </w:rPr>
  </w:style>
  <w:style w:type="paragraph" w:styleId="Heading9">
    <w:name w:val="heading 9"/>
    <w:basedOn w:val="Normal"/>
    <w:next w:val="Normal"/>
    <w:qFormat/>
    <w:pPr>
      <w:keepNext/>
      <w:spacing w:before="120"/>
      <w:ind w:left="720"/>
      <w:outlineLvl w:val="8"/>
    </w:pPr>
    <w:rPr>
      <w:b/>
      <w:bC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szCs w:val="20"/>
      <w:lang w:val="en-US"/>
    </w:rPr>
  </w:style>
  <w:style w:type="paragraph" w:styleId="BodyTextIndent2">
    <w:name w:val="Body Text Indent 2"/>
    <w:basedOn w:val="Normal"/>
    <w:pPr>
      <w:tabs>
        <w:tab w:val="left" w:pos="0"/>
      </w:tabs>
      <w:ind w:left="3969" w:hanging="3969"/>
      <w:jc w:val="both"/>
    </w:pPr>
    <w:rPr>
      <w:rFonts w:ascii="Arial" w:hAnsi="Arial"/>
      <w:szCs w:val="20"/>
      <w:lang w:val="en-US"/>
    </w:rPr>
  </w:style>
  <w:style w:type="paragraph" w:styleId="BodyTextIndent3">
    <w:name w:val="Body Text Indent 3"/>
    <w:basedOn w:val="Normal"/>
    <w:pPr>
      <w:ind w:firstLine="720"/>
      <w:jc w:val="both"/>
    </w:pPr>
    <w:rPr>
      <w:b/>
      <w:sz w:val="28"/>
      <w:lang w:val="en-US"/>
    </w:rPr>
  </w:style>
  <w:style w:type="paragraph" w:styleId="NormalIndent">
    <w:name w:val="Normal Indent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szCs w:val="20"/>
      <w:lang w:eastAsia="en-GB"/>
    </w:rPr>
  </w:style>
  <w:style w:type="paragraph" w:customStyle="1" w:styleId="subject">
    <w:name w:val="subject"/>
    <w:basedOn w:val="Normal"/>
    <w:pPr>
      <w:tabs>
        <w:tab w:val="left" w:pos="3402"/>
      </w:tabs>
      <w:overflowPunct w:val="0"/>
      <w:autoSpaceDE w:val="0"/>
      <w:autoSpaceDN w:val="0"/>
      <w:adjustRightInd w:val="0"/>
      <w:spacing w:before="240"/>
      <w:ind w:left="1701"/>
    </w:pPr>
    <w:rPr>
      <w:rFonts w:ascii="Optima" w:hAnsi="Optima"/>
      <w:b/>
      <w:sz w:val="22"/>
      <w:szCs w:val="20"/>
    </w:rPr>
  </w:style>
  <w:style w:type="paragraph" w:styleId="BlockText">
    <w:name w:val="Block Text"/>
    <w:basedOn w:val="Normal"/>
    <w:pPr>
      <w:spacing w:before="120"/>
      <w:ind w:left="1260" w:right="360" w:firstLine="720"/>
      <w:jc w:val="both"/>
    </w:pPr>
    <w:rPr>
      <w:rFonts w:cs="Arial"/>
      <w:lang w:val="bg-BG"/>
    </w:rPr>
  </w:style>
  <w:style w:type="paragraph" w:styleId="BodyTextIndent">
    <w:name w:val="Body Text Indent"/>
    <w:basedOn w:val="Normal"/>
    <w:pPr>
      <w:tabs>
        <w:tab w:val="left" w:pos="851"/>
        <w:tab w:val="left" w:pos="993"/>
      </w:tabs>
      <w:ind w:left="5940"/>
    </w:pPr>
    <w:rPr>
      <w:sz w:val="28"/>
      <w:lang w:val="bg-BG"/>
    </w:r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BalloonText">
    <w:name w:val="Balloon Text"/>
    <w:basedOn w:val="Normal"/>
    <w:semiHidden/>
    <w:rsid w:val="00F478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B4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 Знак"/>
    <w:basedOn w:val="Normal"/>
    <w:rsid w:val="002F2F2E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FootnoteReference">
    <w:name w:val="footnote reference"/>
    <w:semiHidden/>
    <w:rsid w:val="008D2C28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8D2C28"/>
    <w:pPr>
      <w:spacing w:before="100"/>
      <w:ind w:left="1800" w:hanging="100"/>
      <w:jc w:val="both"/>
    </w:pPr>
    <w:rPr>
      <w:rFonts w:ascii="Optima" w:hAnsi="Optima"/>
      <w:sz w:val="18"/>
      <w:szCs w:val="20"/>
      <w:lang w:eastAsia="en-GB"/>
    </w:rPr>
  </w:style>
  <w:style w:type="paragraph" w:customStyle="1" w:styleId="Annexetitle">
    <w:name w:val="Annexe_title"/>
    <w:basedOn w:val="Heading1"/>
    <w:next w:val="Normal"/>
    <w:autoRedefine/>
    <w:rsid w:val="008D2C28"/>
    <w:pPr>
      <w:keepNext w:val="0"/>
      <w:pageBreakBefore/>
      <w:tabs>
        <w:tab w:val="left" w:pos="1701"/>
        <w:tab w:val="left" w:pos="2552"/>
      </w:tabs>
      <w:spacing w:before="240" w:after="240"/>
      <w:jc w:val="center"/>
      <w:outlineLvl w:val="9"/>
    </w:pPr>
    <w:rPr>
      <w:rFonts w:ascii="Optima" w:hAnsi="Optima"/>
      <w:caps/>
      <w:sz w:val="32"/>
      <w:lang w:val="en-GB" w:eastAsia="en-GB"/>
    </w:rPr>
  </w:style>
  <w:style w:type="paragraph" w:styleId="Title">
    <w:name w:val="Title"/>
    <w:basedOn w:val="Normal"/>
    <w:qFormat/>
    <w:rsid w:val="004968AE"/>
    <w:pPr>
      <w:jc w:val="center"/>
    </w:pPr>
    <w:rPr>
      <w:b/>
      <w:sz w:val="28"/>
      <w:szCs w:val="20"/>
      <w:lang w:val="bg-BG"/>
    </w:rPr>
  </w:style>
  <w:style w:type="paragraph" w:customStyle="1" w:styleId="Char">
    <w:name w:val="Char"/>
    <w:basedOn w:val="Normal"/>
    <w:semiHidden/>
    <w:rsid w:val="00DF541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TOC4">
    <w:name w:val="toc 4"/>
    <w:basedOn w:val="Normal"/>
    <w:next w:val="Normal"/>
    <w:autoRedefine/>
    <w:semiHidden/>
    <w:rsid w:val="00312487"/>
    <w:pPr>
      <w:ind w:left="600"/>
    </w:pPr>
    <w:rPr>
      <w:sz w:val="20"/>
    </w:rPr>
  </w:style>
  <w:style w:type="paragraph" w:styleId="CommentText">
    <w:name w:val="annotation text"/>
    <w:basedOn w:val="Normal"/>
    <w:semiHidden/>
    <w:rsid w:val="00312487"/>
    <w:rPr>
      <w:sz w:val="20"/>
      <w:szCs w:val="20"/>
      <w:lang w:eastAsia="fr-FR"/>
    </w:rPr>
  </w:style>
  <w:style w:type="paragraph" w:customStyle="1" w:styleId="TableContents">
    <w:name w:val="Table Contents"/>
    <w:basedOn w:val="BodyText"/>
    <w:rsid w:val="00312487"/>
    <w:pPr>
      <w:widowControl w:val="0"/>
      <w:suppressLineNumbers/>
      <w:suppressAutoHyphens/>
      <w:spacing w:after="120"/>
      <w:jc w:val="left"/>
    </w:pPr>
    <w:rPr>
      <w:rFonts w:eastAsia="HG Mincho Light J"/>
      <w:color w:val="000000"/>
      <w:lang w:eastAsia="bg-BG"/>
    </w:rPr>
  </w:style>
  <w:style w:type="paragraph" w:customStyle="1" w:styleId="CharCharCharCharCharCharChar">
    <w:name w:val="Char Char Char Char Char Char Char"/>
    <w:basedOn w:val="Normal"/>
    <w:rsid w:val="00D329C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291A5D"/>
    <w:pPr>
      <w:ind w:left="242"/>
      <w:jc w:val="center"/>
    </w:pPr>
    <w:rPr>
      <w:b/>
      <w:sz w:val="20"/>
      <w:szCs w:val="20"/>
    </w:rPr>
  </w:style>
  <w:style w:type="paragraph" w:customStyle="1" w:styleId="Index">
    <w:name w:val="Index"/>
    <w:basedOn w:val="Normal"/>
    <w:rsid w:val="007D6F1D"/>
    <w:pPr>
      <w:widowControl w:val="0"/>
      <w:suppressLineNumbers/>
      <w:suppressAutoHyphens/>
    </w:pPr>
    <w:rPr>
      <w:rFonts w:eastAsia="HG Mincho Light J"/>
      <w:color w:val="000000"/>
      <w:szCs w:val="20"/>
      <w:lang w:val="en-US" w:eastAsia="bg-BG"/>
    </w:rPr>
  </w:style>
  <w:style w:type="character" w:styleId="Hyperlink">
    <w:name w:val="Hyperlink"/>
    <w:rsid w:val="007D6F1D"/>
    <w:rPr>
      <w:color w:val="0000FF"/>
      <w:u w:val="single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8303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8303F1"/>
    <w:pPr>
      <w:spacing w:before="100" w:beforeAutospacing="1" w:after="100" w:afterAutospacing="1"/>
    </w:pPr>
    <w:rPr>
      <w:lang w:val="bg-BG" w:eastAsia="bg-BG"/>
    </w:rPr>
  </w:style>
  <w:style w:type="character" w:styleId="CommentReference">
    <w:name w:val="annotation reference"/>
    <w:semiHidden/>
    <w:rsid w:val="00D52A0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2A0F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62D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2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Desktop\mrr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82FB1-3688-463C-9C8D-9044D73E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mrrb</Template>
  <TotalTime>39</TotalTime>
  <Pages>3</Pages>
  <Words>657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Писмо към преписка №</vt:lpstr>
    </vt:vector>
  </TitlesOfParts>
  <Company>MRRB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Писмо към преписка №</dc:title>
  <dc:subject/>
  <dc:creator>Kapka Pancheva</dc:creator>
  <cp:keywords/>
  <dc:description/>
  <cp:lastModifiedBy>Teodora Mehandjiyska</cp:lastModifiedBy>
  <cp:revision>22</cp:revision>
  <cp:lastPrinted>2022-02-22T13:12:00Z</cp:lastPrinted>
  <dcterms:created xsi:type="dcterms:W3CDTF">2023-06-09T06:54:00Z</dcterms:created>
  <dcterms:modified xsi:type="dcterms:W3CDTF">2023-07-25T09:11:00Z</dcterms:modified>
</cp:coreProperties>
</file>